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866876" w:rsidRPr="00E62804" w:rsidTr="009721C7">
        <w:trPr>
          <w:trHeight w:hRule="exact" w:val="907"/>
        </w:trPr>
        <w:tc>
          <w:tcPr>
            <w:tcW w:w="2881" w:type="dxa"/>
            <w:shd w:val="clear" w:color="auto" w:fill="auto"/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C0C2955" wp14:editId="799A944B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6280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37E92C" wp14:editId="0DF9146E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                                    </w:t>
            </w:r>
            <w:r w:rsidRPr="007F7AA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7917277" wp14:editId="11E1030B">
                  <wp:extent cx="564809" cy="555625"/>
                  <wp:effectExtent l="0" t="0" r="6985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6876" w:rsidRPr="00E62804" w:rsidTr="009721C7">
        <w:trPr>
          <w:trHeight w:hRule="exact" w:val="113"/>
        </w:trPr>
        <w:tc>
          <w:tcPr>
            <w:tcW w:w="2881" w:type="dxa"/>
            <w:shd w:val="clear" w:color="auto" w:fill="auto"/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66876" w:rsidRPr="00E62804" w:rsidTr="009721C7">
        <w:tc>
          <w:tcPr>
            <w:tcW w:w="5762" w:type="dxa"/>
            <w:gridSpan w:val="2"/>
            <w:shd w:val="clear" w:color="auto" w:fill="auto"/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6280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6280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866876" w:rsidRDefault="00140A1A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11" w:history="1">
              <w:r w:rsidR="00866876" w:rsidRPr="001C2618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</w:p>
          <w:p w:rsidR="00866876" w:rsidRPr="00E62804" w:rsidRDefault="00866876" w:rsidP="009721C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866876" w:rsidRDefault="00866876" w:rsidP="0082106F">
      <w:pPr>
        <w:keepNext/>
        <w:spacing w:after="120"/>
        <w:outlineLvl w:val="1"/>
        <w:rPr>
          <w:rFonts w:asciiTheme="minorHAnsi" w:hAnsiTheme="minorHAnsi" w:cs="Calibri"/>
          <w:b/>
          <w:iCs/>
          <w:sz w:val="22"/>
          <w:szCs w:val="22"/>
        </w:rPr>
      </w:pPr>
    </w:p>
    <w:p w:rsidR="00580691" w:rsidRDefault="00580691" w:rsidP="0082106F">
      <w:pPr>
        <w:keepNext/>
        <w:spacing w:after="120"/>
        <w:outlineLvl w:val="1"/>
        <w:rPr>
          <w:rFonts w:asciiTheme="minorHAnsi" w:hAnsiTheme="minorHAnsi" w:cs="Calibri"/>
          <w:b/>
          <w:iCs/>
          <w:sz w:val="22"/>
          <w:szCs w:val="22"/>
        </w:rPr>
      </w:pPr>
    </w:p>
    <w:p w:rsidR="009721C7" w:rsidRPr="009721C7" w:rsidRDefault="009721C7" w:rsidP="00972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 w:cstheme="minorHAnsi"/>
          <w:sz w:val="22"/>
          <w:szCs w:val="20"/>
        </w:rPr>
      </w:pPr>
      <w:r w:rsidRPr="00647063">
        <w:rPr>
          <w:rFonts w:asciiTheme="minorHAnsi" w:hAnsiTheme="minorHAnsi" w:cstheme="minorHAnsi"/>
          <w:sz w:val="22"/>
          <w:szCs w:val="20"/>
        </w:rPr>
        <w:t xml:space="preserve">Na podlagi 28. člena Statuta Zavoda za zdravstveno zavarovanje Slovenije (Uradni list RS, št. 87/01 in </w:t>
      </w:r>
      <w:r w:rsidRPr="00647063">
        <w:rPr>
          <w:rFonts w:asciiTheme="minorHAnsi" w:eastAsiaTheme="minorHAnsi" w:hAnsiTheme="minorHAnsi" w:cstheme="minorHAnsi"/>
          <w:sz w:val="22"/>
          <w:szCs w:val="20"/>
          <w:lang w:eastAsia="en-US"/>
        </w:rPr>
        <w:t>1/02-popr.</w:t>
      </w:r>
      <w:r w:rsidRPr="00647063">
        <w:rPr>
          <w:rFonts w:asciiTheme="minorHAnsi" w:hAnsiTheme="minorHAnsi" w:cstheme="minorHAnsi"/>
          <w:sz w:val="22"/>
          <w:szCs w:val="20"/>
        </w:rPr>
        <w:t xml:space="preserve">) </w:t>
      </w:r>
      <w:r w:rsidRPr="00647063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generalni direktor </w:t>
      </w:r>
      <w:r w:rsidRPr="00647063">
        <w:rPr>
          <w:rFonts w:asciiTheme="minorHAnsi" w:hAnsiTheme="minorHAnsi" w:cstheme="minorHAnsi"/>
          <w:sz w:val="22"/>
          <w:szCs w:val="20"/>
        </w:rPr>
        <w:t>Zavoda za zdravstveno zavarovanje Slovenije</w:t>
      </w:r>
      <w:r w:rsidR="008301A7" w:rsidRPr="00647063">
        <w:rPr>
          <w:rFonts w:asciiTheme="minorHAnsi" w:hAnsiTheme="minorHAnsi" w:cstheme="minorHAnsi"/>
          <w:sz w:val="22"/>
          <w:szCs w:val="20"/>
        </w:rPr>
        <w:t>,</w:t>
      </w:r>
      <w:r w:rsidR="00E01794" w:rsidRPr="00647063">
        <w:rPr>
          <w:rFonts w:asciiTheme="minorHAnsi" w:hAnsiTheme="minorHAnsi" w:cstheme="minorHAnsi"/>
          <w:sz w:val="22"/>
          <w:szCs w:val="20"/>
        </w:rPr>
        <w:t xml:space="preserve"> izdaja</w:t>
      </w:r>
      <w:r w:rsidRPr="009721C7">
        <w:rPr>
          <w:rFonts w:asciiTheme="minorHAnsi" w:hAnsiTheme="minorHAnsi" w:cstheme="minorHAnsi"/>
          <w:sz w:val="22"/>
          <w:szCs w:val="20"/>
        </w:rPr>
        <w:t xml:space="preserve"> </w:t>
      </w:r>
    </w:p>
    <w:p w:rsidR="009721C7" w:rsidRDefault="009721C7" w:rsidP="009721C7">
      <w:pPr>
        <w:jc w:val="center"/>
        <w:rPr>
          <w:rFonts w:asciiTheme="minorHAnsi" w:hAnsiTheme="minorHAnsi" w:cstheme="minorHAnsi"/>
          <w:b/>
          <w:sz w:val="22"/>
          <w:szCs w:val="20"/>
        </w:rPr>
      </w:pPr>
    </w:p>
    <w:p w:rsidR="00580691" w:rsidRPr="009721C7" w:rsidRDefault="00580691" w:rsidP="009721C7">
      <w:pPr>
        <w:jc w:val="center"/>
        <w:rPr>
          <w:rFonts w:asciiTheme="minorHAnsi" w:hAnsiTheme="minorHAnsi" w:cstheme="minorHAnsi"/>
          <w:b/>
          <w:sz w:val="22"/>
          <w:szCs w:val="20"/>
        </w:rPr>
      </w:pPr>
    </w:p>
    <w:p w:rsidR="009721C7" w:rsidRPr="00E01794" w:rsidRDefault="009721C7" w:rsidP="009721C7">
      <w:pPr>
        <w:jc w:val="center"/>
        <w:rPr>
          <w:rFonts w:asciiTheme="minorHAnsi" w:hAnsiTheme="minorHAnsi" w:cstheme="minorHAnsi"/>
          <w:b/>
          <w:sz w:val="28"/>
          <w:szCs w:val="22"/>
        </w:rPr>
      </w:pPr>
      <w:r w:rsidRPr="00E01794">
        <w:rPr>
          <w:rFonts w:asciiTheme="minorHAnsi" w:hAnsiTheme="minorHAnsi" w:cstheme="minorHAnsi"/>
          <w:b/>
          <w:sz w:val="28"/>
          <w:szCs w:val="22"/>
        </w:rPr>
        <w:t>POOBLASTILO</w:t>
      </w:r>
    </w:p>
    <w:p w:rsidR="009721C7" w:rsidRDefault="009721C7" w:rsidP="009721C7">
      <w:pPr>
        <w:jc w:val="center"/>
        <w:rPr>
          <w:rFonts w:asciiTheme="minorHAnsi" w:hAnsiTheme="minorHAnsi" w:cstheme="minorHAnsi"/>
          <w:b/>
          <w:szCs w:val="22"/>
        </w:rPr>
      </w:pPr>
    </w:p>
    <w:p w:rsidR="00580691" w:rsidRPr="009721C7" w:rsidRDefault="00580691" w:rsidP="009721C7">
      <w:pPr>
        <w:jc w:val="center"/>
        <w:rPr>
          <w:rFonts w:asciiTheme="minorHAnsi" w:hAnsiTheme="minorHAnsi" w:cstheme="minorHAnsi"/>
          <w:b/>
          <w:szCs w:val="22"/>
        </w:rPr>
      </w:pPr>
    </w:p>
    <w:p w:rsidR="00C46A6B" w:rsidRDefault="009721C7" w:rsidP="009721C7">
      <w:pPr>
        <w:jc w:val="both"/>
        <w:rPr>
          <w:rFonts w:asciiTheme="minorHAnsi" w:hAnsiTheme="minorHAnsi" w:cstheme="minorHAnsi"/>
          <w:sz w:val="22"/>
          <w:szCs w:val="20"/>
        </w:rPr>
      </w:pPr>
      <w:r w:rsidRPr="009721C7">
        <w:rPr>
          <w:rFonts w:asciiTheme="minorHAnsi" w:hAnsiTheme="minorHAnsi" w:cstheme="minorHAnsi"/>
          <w:sz w:val="22"/>
          <w:szCs w:val="20"/>
        </w:rPr>
        <w:t>s katerim Zavod za zdravstveno zavarovanje Slovenije, Miklošičeva cesta 24, 1000 Ljubljana, matična številka: 5554195000, davčna številka: SI 41698070, pooblašča ponudnika - dobavitelja električne energije v postopku oddaje javnega naročila</w:t>
      </w:r>
      <w:r w:rsidR="00F302C8">
        <w:rPr>
          <w:rFonts w:asciiTheme="minorHAnsi" w:hAnsiTheme="minorHAnsi" w:cstheme="minorHAnsi"/>
          <w:sz w:val="22"/>
          <w:szCs w:val="20"/>
        </w:rPr>
        <w:t xml:space="preserve"> z na</w:t>
      </w:r>
      <w:r w:rsidR="008301A7">
        <w:rPr>
          <w:rFonts w:asciiTheme="minorHAnsi" w:hAnsiTheme="minorHAnsi" w:cstheme="minorHAnsi"/>
          <w:sz w:val="22"/>
          <w:szCs w:val="20"/>
        </w:rPr>
        <w:t>zivom</w:t>
      </w:r>
      <w:r w:rsidR="00F302C8">
        <w:rPr>
          <w:rFonts w:asciiTheme="minorHAnsi" w:hAnsiTheme="minorHAnsi" w:cstheme="minorHAnsi"/>
          <w:sz w:val="22"/>
          <w:szCs w:val="20"/>
        </w:rPr>
        <w:t xml:space="preserve"> </w:t>
      </w:r>
      <w:r w:rsidR="00F302C8" w:rsidRPr="00045BDF">
        <w:rPr>
          <w:rFonts w:asciiTheme="minorHAnsi" w:hAnsiTheme="minorHAnsi"/>
          <w:b/>
          <w:sz w:val="22"/>
          <w:szCs w:val="22"/>
        </w:rPr>
        <w:t xml:space="preserve">Dobava električne </w:t>
      </w:r>
      <w:r w:rsidR="00F302C8" w:rsidRPr="00045BDF">
        <w:rPr>
          <w:rFonts w:asciiTheme="minorHAnsi" w:hAnsiTheme="minorHAnsi"/>
          <w:b/>
          <w:sz w:val="22"/>
          <w:szCs w:val="22"/>
        </w:rPr>
        <w:t xml:space="preserve">energije za potrebe ZZZS </w:t>
      </w:r>
      <w:r w:rsidR="00C473FB">
        <w:rPr>
          <w:rFonts w:asciiTheme="minorHAnsi" w:hAnsiTheme="minorHAnsi"/>
          <w:b/>
          <w:sz w:val="22"/>
          <w:szCs w:val="22"/>
        </w:rPr>
        <w:t xml:space="preserve">v letih </w:t>
      </w:r>
      <w:r w:rsidR="00F302C8" w:rsidRPr="00045BDF">
        <w:rPr>
          <w:rFonts w:asciiTheme="minorHAnsi" w:hAnsiTheme="minorHAnsi"/>
          <w:b/>
          <w:sz w:val="22"/>
          <w:szCs w:val="22"/>
        </w:rPr>
        <w:t xml:space="preserve">2020 - 2022 z upoštevanjem </w:t>
      </w:r>
      <w:proofErr w:type="spellStart"/>
      <w:r w:rsidR="00F302C8" w:rsidRPr="00045BDF">
        <w:rPr>
          <w:rFonts w:asciiTheme="minorHAnsi" w:hAnsiTheme="minorHAnsi"/>
          <w:b/>
          <w:sz w:val="22"/>
          <w:szCs w:val="22"/>
        </w:rPr>
        <w:t>okoljskih</w:t>
      </w:r>
      <w:proofErr w:type="spellEnd"/>
      <w:r w:rsidR="00F302C8" w:rsidRPr="00045BDF">
        <w:rPr>
          <w:rFonts w:asciiTheme="minorHAnsi" w:hAnsiTheme="minorHAnsi"/>
          <w:b/>
          <w:sz w:val="22"/>
          <w:szCs w:val="22"/>
        </w:rPr>
        <w:t xml:space="preserve"> vidikov</w:t>
      </w:r>
      <w:r w:rsidR="008301A7">
        <w:rPr>
          <w:rFonts w:asciiTheme="minorHAnsi" w:hAnsiTheme="minorHAnsi" w:cstheme="minorHAnsi"/>
          <w:sz w:val="22"/>
          <w:szCs w:val="20"/>
        </w:rPr>
        <w:t>,</w:t>
      </w:r>
      <w:r w:rsidRPr="009721C7">
        <w:rPr>
          <w:rFonts w:asciiTheme="minorHAnsi" w:hAnsiTheme="minorHAnsi" w:cstheme="minorHAnsi"/>
          <w:sz w:val="22"/>
          <w:szCs w:val="20"/>
        </w:rPr>
        <w:t xml:space="preserve"> </w:t>
      </w:r>
      <w:r w:rsidR="008301A7">
        <w:rPr>
          <w:rFonts w:asciiTheme="minorHAnsi" w:hAnsiTheme="minorHAnsi" w:cstheme="minorHAnsi"/>
          <w:sz w:val="22"/>
          <w:szCs w:val="20"/>
        </w:rPr>
        <w:t xml:space="preserve">interna </w:t>
      </w:r>
      <w:r w:rsidR="00F302C8">
        <w:rPr>
          <w:rFonts w:asciiTheme="minorHAnsi" w:hAnsiTheme="minorHAnsi" w:cstheme="minorHAnsi"/>
          <w:sz w:val="22"/>
          <w:szCs w:val="20"/>
        </w:rPr>
        <w:t>oznak</w:t>
      </w:r>
      <w:r w:rsidR="008301A7">
        <w:rPr>
          <w:rFonts w:asciiTheme="minorHAnsi" w:hAnsiTheme="minorHAnsi" w:cstheme="minorHAnsi"/>
          <w:sz w:val="22"/>
          <w:szCs w:val="20"/>
        </w:rPr>
        <w:t>a</w:t>
      </w:r>
      <w:r w:rsidR="00F302C8">
        <w:rPr>
          <w:rFonts w:asciiTheme="minorHAnsi" w:hAnsiTheme="minorHAnsi" w:cstheme="minorHAnsi"/>
          <w:sz w:val="22"/>
          <w:szCs w:val="20"/>
        </w:rPr>
        <w:t xml:space="preserve"> </w:t>
      </w:r>
      <w:r w:rsidR="00F302C8" w:rsidRPr="00F302C8">
        <w:rPr>
          <w:rFonts w:asciiTheme="minorHAnsi" w:hAnsiTheme="minorHAnsi" w:cstheme="minorHAnsi"/>
          <w:b/>
          <w:sz w:val="22"/>
          <w:szCs w:val="20"/>
        </w:rPr>
        <w:t>DIR-EN-2-031/19-B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 xml:space="preserve">, objavljenega 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 xml:space="preserve">na Portalu javnih naročil dne </w:t>
      </w:r>
      <w:r w:rsidR="00C25F4C">
        <w:rPr>
          <w:rFonts w:asciiTheme="minorHAnsi" w:hAnsiTheme="minorHAnsi" w:cstheme="minorHAnsi"/>
          <w:color w:val="000000"/>
          <w:sz w:val="22"/>
          <w:szCs w:val="20"/>
        </w:rPr>
        <w:t>_</w:t>
      </w:r>
      <w:r w:rsidR="00C25F4C" w:rsidRPr="00C25F4C">
        <w:rPr>
          <w:rFonts w:asciiTheme="minorHAnsi" w:hAnsiTheme="minorHAnsi" w:cstheme="minorHAnsi"/>
          <w:color w:val="000000"/>
          <w:sz w:val="22"/>
          <w:szCs w:val="20"/>
        </w:rPr>
        <w:t>____________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>, pod oznako</w:t>
      </w:r>
      <w:r w:rsidR="00C25F4C">
        <w:rPr>
          <w:rFonts w:asciiTheme="minorHAnsi" w:hAnsiTheme="minorHAnsi" w:cstheme="minorHAnsi"/>
          <w:color w:val="000000"/>
          <w:sz w:val="22"/>
          <w:szCs w:val="20"/>
        </w:rPr>
        <w:t xml:space="preserve"> __________________</w:t>
      </w:r>
      <w:r w:rsidR="00591799">
        <w:rPr>
          <w:rFonts w:asciiTheme="minorHAnsi" w:hAnsiTheme="minorHAnsi" w:cstheme="minorHAnsi"/>
          <w:color w:val="000000"/>
          <w:sz w:val="22"/>
          <w:szCs w:val="20"/>
        </w:rPr>
        <w:t xml:space="preserve"> in portalu TED dne</w:t>
      </w:r>
      <w:r w:rsidR="00782331">
        <w:rPr>
          <w:rFonts w:asciiTheme="minorHAnsi" w:hAnsiTheme="minorHAnsi" w:cstheme="minorHAnsi"/>
          <w:color w:val="000000"/>
          <w:sz w:val="22"/>
          <w:szCs w:val="20"/>
        </w:rPr>
        <w:t xml:space="preserve"> </w:t>
      </w:r>
      <w:r w:rsidR="00591799">
        <w:rPr>
          <w:rFonts w:asciiTheme="minorHAnsi" w:hAnsiTheme="minorHAnsi" w:cstheme="minorHAnsi"/>
          <w:color w:val="000000"/>
          <w:sz w:val="22"/>
          <w:szCs w:val="20"/>
        </w:rPr>
        <w:t>_</w:t>
      </w:r>
      <w:r w:rsidR="00591799" w:rsidRPr="00C25F4C">
        <w:rPr>
          <w:rFonts w:asciiTheme="minorHAnsi" w:hAnsiTheme="minorHAnsi" w:cstheme="minorHAnsi"/>
          <w:color w:val="000000"/>
          <w:sz w:val="22"/>
          <w:szCs w:val="20"/>
        </w:rPr>
        <w:t>____________</w:t>
      </w:r>
      <w:r w:rsidR="00591799" w:rsidRPr="009721C7">
        <w:rPr>
          <w:rFonts w:asciiTheme="minorHAnsi" w:hAnsiTheme="minorHAnsi" w:cstheme="minorHAnsi"/>
          <w:color w:val="000000"/>
          <w:sz w:val="22"/>
          <w:szCs w:val="20"/>
        </w:rPr>
        <w:t>, pod oznako</w:t>
      </w:r>
      <w:r w:rsidR="00591799">
        <w:rPr>
          <w:rFonts w:asciiTheme="minorHAnsi" w:hAnsiTheme="minorHAnsi" w:cstheme="minorHAnsi"/>
          <w:color w:val="000000"/>
          <w:sz w:val="22"/>
          <w:szCs w:val="20"/>
        </w:rPr>
        <w:t xml:space="preserve"> __________________,</w:t>
      </w:r>
      <w:r w:rsidRPr="009721C7">
        <w:rPr>
          <w:rFonts w:asciiTheme="minorHAnsi" w:hAnsiTheme="minorHAnsi" w:cstheme="minorHAnsi"/>
          <w:sz w:val="22"/>
          <w:szCs w:val="20"/>
        </w:rPr>
        <w:t xml:space="preserve"> da pri sistemskem operaterju distribucijskega omrežja električne energije (SODO) za potrebe priprave ponudbe 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 xml:space="preserve">pridobi elektroenergetske </w:t>
      </w:r>
      <w:r w:rsidR="008301A7">
        <w:rPr>
          <w:rFonts w:asciiTheme="minorHAnsi" w:hAnsiTheme="minorHAnsi" w:cstheme="minorHAnsi"/>
          <w:color w:val="000000"/>
          <w:sz w:val="22"/>
          <w:szCs w:val="20"/>
        </w:rPr>
        <w:t>-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 xml:space="preserve"> telemetrične podatke o porabi električne energije za tarife VT, MT in ET, </w:t>
      </w:r>
      <w:r w:rsidR="006B00EB">
        <w:rPr>
          <w:rFonts w:asciiTheme="minorHAnsi" w:hAnsiTheme="minorHAnsi" w:cstheme="minorHAnsi"/>
          <w:color w:val="000000"/>
          <w:sz w:val="22"/>
          <w:szCs w:val="20"/>
        </w:rPr>
        <w:t xml:space="preserve">in sicer </w:t>
      </w:r>
      <w:r w:rsidRPr="009721C7">
        <w:rPr>
          <w:rFonts w:asciiTheme="minorHAnsi" w:hAnsiTheme="minorHAnsi" w:cstheme="minorHAnsi"/>
          <w:color w:val="000000"/>
          <w:sz w:val="22"/>
          <w:szCs w:val="20"/>
        </w:rPr>
        <w:t>v elektronski obliki</w:t>
      </w:r>
      <w:r w:rsidRPr="009721C7">
        <w:rPr>
          <w:rFonts w:asciiTheme="minorHAnsi" w:hAnsiTheme="minorHAnsi" w:cstheme="minorHAnsi"/>
          <w:sz w:val="22"/>
          <w:szCs w:val="20"/>
        </w:rPr>
        <w:t xml:space="preserve"> za obdobje 2017-2019 za merilna mesta Zavoda za zdravstveno zavarovanje Slovenije po spodnjem seznamu:</w:t>
      </w:r>
    </w:p>
    <w:p w:rsidR="006C2BD2" w:rsidRPr="009721C7" w:rsidRDefault="006C2BD2" w:rsidP="009721C7">
      <w:pPr>
        <w:jc w:val="both"/>
        <w:rPr>
          <w:rFonts w:asciiTheme="minorHAnsi" w:hAnsiTheme="minorHAnsi" w:cstheme="minorHAnsi"/>
          <w:sz w:val="22"/>
          <w:szCs w:val="20"/>
        </w:rPr>
      </w:pPr>
    </w:p>
    <w:tbl>
      <w:tblPr>
        <w:tblW w:w="93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101"/>
        <w:gridCol w:w="3294"/>
        <w:gridCol w:w="3402"/>
        <w:gridCol w:w="992"/>
      </w:tblGrid>
      <w:tr w:rsidR="006C2BD2" w:rsidRPr="00C85093" w:rsidTr="008B71E2">
        <w:trPr>
          <w:trHeight w:val="840"/>
          <w:jc w:val="center"/>
        </w:trPr>
        <w:tc>
          <w:tcPr>
            <w:tcW w:w="5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6E6A2"/>
            <w:vAlign w:val="center"/>
          </w:tcPr>
          <w:p w:rsidR="006C2BD2" w:rsidRPr="00C85093" w:rsidRDefault="006C2BD2" w:rsidP="008B71E2">
            <w:pPr>
              <w:jc w:val="center"/>
              <w:rPr>
                <w:rFonts w:ascii="Calibri" w:hAnsi="Calibri"/>
                <w:b/>
                <w:bCs/>
                <w:sz w:val="20"/>
                <w:szCs w:val="18"/>
              </w:rPr>
            </w:pPr>
            <w:proofErr w:type="spellStart"/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Zap</w:t>
            </w:r>
            <w:proofErr w:type="spellEnd"/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. št.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6E6A2"/>
            <w:vAlign w:val="center"/>
          </w:tcPr>
          <w:p w:rsidR="006C2BD2" w:rsidRPr="00C85093" w:rsidRDefault="006C2BD2" w:rsidP="008B71E2">
            <w:pPr>
              <w:jc w:val="center"/>
              <w:rPr>
                <w:rFonts w:ascii="Calibri" w:hAnsi="Calibri"/>
                <w:b/>
                <w:bCs/>
                <w:sz w:val="20"/>
                <w:szCs w:val="18"/>
              </w:rPr>
            </w:pPr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Številka merilnega mesta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6E6A2"/>
            <w:vAlign w:val="center"/>
          </w:tcPr>
          <w:p w:rsidR="006C2BD2" w:rsidRPr="00C85093" w:rsidRDefault="006C2BD2" w:rsidP="008B71E2">
            <w:pPr>
              <w:jc w:val="center"/>
              <w:rPr>
                <w:rFonts w:ascii="Calibri" w:hAnsi="Calibri"/>
                <w:b/>
                <w:bCs/>
                <w:sz w:val="20"/>
                <w:szCs w:val="18"/>
              </w:rPr>
            </w:pPr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Naziv merilnega mesta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6E6A2"/>
            <w:vAlign w:val="center"/>
          </w:tcPr>
          <w:p w:rsidR="006C2BD2" w:rsidRPr="00C85093" w:rsidRDefault="006C2BD2" w:rsidP="008B71E2">
            <w:pPr>
              <w:jc w:val="center"/>
              <w:rPr>
                <w:rFonts w:ascii="Calibri" w:hAnsi="Calibri"/>
                <w:b/>
                <w:bCs/>
                <w:sz w:val="20"/>
                <w:szCs w:val="18"/>
              </w:rPr>
            </w:pPr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Naslov / lokacija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6E6A2"/>
            <w:vAlign w:val="center"/>
          </w:tcPr>
          <w:p w:rsidR="006C2BD2" w:rsidRPr="00C85093" w:rsidRDefault="006C2BD2" w:rsidP="008B71E2">
            <w:pPr>
              <w:jc w:val="center"/>
              <w:rPr>
                <w:rFonts w:ascii="Calibri" w:hAnsi="Calibri"/>
                <w:b/>
                <w:bCs/>
                <w:sz w:val="20"/>
                <w:szCs w:val="18"/>
              </w:rPr>
            </w:pPr>
            <w:r w:rsidRPr="00C85093">
              <w:rPr>
                <w:rFonts w:ascii="Calibri" w:hAnsi="Calibri"/>
                <w:b/>
                <w:bCs/>
                <w:sz w:val="20"/>
                <w:szCs w:val="18"/>
              </w:rPr>
              <w:t>Območna enota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1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2-2301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ZZZS OE CELJE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 xml:space="preserve">GREGORČIČEVA ULICA 5A,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3000 CELJE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color w:val="000000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2-4312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CELJE,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ŠMARJE PRI JELŠAH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ROGAŠKA 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CESTA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 25,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3240 ŠMARJE PRI JELŠAH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2-4995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CELJE,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LAŠKO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KIDRIČEVA ULICA 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3270 LAŠKO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2-159465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CELJE,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ŠENTJUR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PRI CELJU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MESTNI TRG 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3230 ŠENTJUR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2-163062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CELJE,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ŽALEC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ŠLANDROV TRG 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3310 ŽALEC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4-208248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CELJE,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SLOVENSKE KONJICE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MESTNI TRG 17,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3210 SLOVENSKE KONJICE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CE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2-6642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KRŠKO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pisarne - I. nadstropje (I.)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BOHORIČEVA ULICA 9,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8270 KRŠKO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2-6643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KRŠKO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sejna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BOHORIČEVA ULICA 9,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8270 KRŠKO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lastRenderedPageBreak/>
              <w:t>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2-6644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KRŠKO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pritličje (III.)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BOHORIČEVA ULICA 9,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8270 KRŠKO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10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2-6645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KRŠKO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skupni prostori (IV.)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BOHORIČEVA ULICA 9,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8270 KRŠKO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11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2-216374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KRŠKO,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poslovni prostor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BOHORIČEVA ULICA 9,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8270 KRŠKO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2-7327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KRŠKO,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SEVNICA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SVOBODE 12,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8290 SEVNICA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2-171628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KRŠKO,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BREŽICE PIS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TRDINOVA ULICA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8250 BREŽICE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KK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14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7-7858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KOPER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MARTINČEV TRG 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6000 KOPER - CAPODISTRIA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7-7793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KOPER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arhiv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KRELJEVA ULICA 3,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6000 KOPER -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CAPODISTRIA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16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7-5555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KOPER,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SEŽANA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CESTA 66D,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6210 SEŽANA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17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7-7397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KOPER,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ILIRSKA BISTRICA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BAZOVIŠKA CESTA 25A,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6250 ILIRSKA BISTRICA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18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7-9857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KOPER,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PIRAN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skupna raba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OBALA 114A,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6320 PORTOROŽ -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PORTOROSE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19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7-9859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KOPER,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PIRAN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OBALA 114A,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6320 PORTOROŽ - PORTOROSE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20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7-133596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KOPER,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IZOLA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ULICA OKTOBRSKE REVOLUCIJE 11,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6310 IZOLA 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KP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21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6-83688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KRANJ (I.)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sedež OE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ZLATO POLJE 2,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4000 KRANJ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22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6-84309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KRANJ (II.)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garaža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ZLATO POLJE 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4000 KRANJ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6-4732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KRANJ,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TRŽIČ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BLEJSKA CESTA 10,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4290 TRŽIČ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6-8248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KRANJ,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RADOVLJICA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KRANJSKA CESTA 13,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4240 RADOVLJICA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6-87180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KRANJ,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ŠKOFJA LOKA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STARA CESTA 10,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4220 ŠKOFJA LOKA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26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6-91877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KRANJ,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JESENICE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CESTA MARŠALA TITA 78,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4270 JESENICE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27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6-111503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KRANJ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STARA CESTA 11,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4000 KRANJ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28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3-1213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LJUBLJANA 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MIKLOŠIČEVA CESTA 24,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0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0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 LJUBLJANA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3-301511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LITIJA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PONOVIŠKA CESTA 3,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1270 LITIJA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30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3-10616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LJUBLJANA,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LITIJA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PONOVIŠKA CESTA 3,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1270 LITIJA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31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3-7515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LJUBLJANA,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KOČEVJE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LJUBLJANSKA CESTA 25,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1330 KOČEVJE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lastRenderedPageBreak/>
              <w:t>32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3-8749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KAMNIK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LJUBLJANSKA CESTA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1241 KAMNIK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3-8745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KAMNIK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LJUBLJANSKA CESTA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1241 KAMNIK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3-11813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VRHNIKA (I).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KARLA GRABELJŠKA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1360 VRHNIKA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3-11814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LJUBLJANA,Ž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VRHNIKA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KARLA GRABELJŠKA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1360 VRHNIKA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36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3-11812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VRHNIKA (III.)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KARLA GRABELJŠKA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1360 VRHNIKA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37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3-12177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CERKNICA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CESTA 2A,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138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0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 CERKNICA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3-12175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CERKNICA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CESTA 2A,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1380 CERKNICA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3-12176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CERKNICA (III.)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CESTA 2A,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1380 CERKNICA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40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3-12622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GROSUPLJE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KOLODVORSKA CESTA 4,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1290 GROSUPLJE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41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3-296100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DOMŽALE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LJUBLJANSKA CESTA 70,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1230 DOMŽALE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3-326466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LJUBLJANA,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HRASTNIK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LOG 10,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1430 HRASTNIK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43</w:t>
            </w:r>
          </w:p>
        </w:tc>
        <w:tc>
          <w:tcPr>
            <w:tcW w:w="1101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7-126567</w:t>
            </w:r>
          </w:p>
        </w:tc>
        <w:tc>
          <w:tcPr>
            <w:tcW w:w="329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LJUBLJANA,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IDRIJA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KOSOVELOVA ULICA 8,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5280 IDRIJA</w:t>
            </w:r>
          </w:p>
        </w:tc>
        <w:tc>
          <w:tcPr>
            <w:tcW w:w="992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4-215088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apartma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PREKMURSKA VAS - MARJETICA 25,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9226 MORAVSKE TOPLICE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6-6858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stanovanje št. 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ČIČARE 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4280 KRANJSKA GORA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46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6-6867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stanovanje št. 39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ČIČARE 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4280 KRANJSKA GORA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47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6-6869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LJUBLJANA,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stanovanje št. 44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ČIČARE 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4280 KRANJSKA GORA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LJ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48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4-228609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SODNA ULICA 15,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2000 MARIBOR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4-4080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 SLOVENSKA BISTRICA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ULICA 21,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2310 SLOVENSKA BISTRICA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50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4-12386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MARIBOR,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ORMOŽ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PTUJSKA CESTA 2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2270 ORMOŽ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51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4-201565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LENART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KRAIGHERJEVA ULICA 19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B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2230 LENART V SLOVENSKIH GORICAH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4-207140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ZZZS OE MARIBOR,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PTUJ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VODNIKOVA ULICA  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2250 PTUJ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4-174343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stanovanje št.13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SHAKESPEAROVA ULICA 4,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2000 MARIBOR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lastRenderedPageBreak/>
              <w:t>54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4-128063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stanovanje št. 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ULICA HEROJA LACKA 5,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2250 PTUJ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55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2-5480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hišica št. 29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TOPLIŠKA CESTA 35,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8251 ČATEŽ OB SAVI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56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4-3945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MARIBOR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PLANINA POD ŠUMIKOM BŠ,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2315 ŠMARTNO NA POHORJU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MB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57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4-208991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MURSKA SOBOTA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SLOVENSKA ULICA 48,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9000 MURSKA SOBOTA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MS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4-4545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MURSKA SOBOTA,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GORNJA RADGONA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PARTIZANSKA CESTA 20,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9250 GORNJA RADGONA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MS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59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4-5194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MURSKA SOBOTA,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LJUTOMER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SLAVKA OSTERCA ULICA 14,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9240 LJUTOMER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MS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60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4-9774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MURSKA SOBOTA,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LENDAVA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KRANJČEVA ULICA 4,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9220 LENDAVA - LENDVA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MS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61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7-1832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NOVA GORICA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ULICA GRADNIKOVE BRIGADE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 xml:space="preserve"> 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5000 NOVA GORICA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NG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7-711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NOVA GORICA,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TOLMIN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MARŠALA TITA 8,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5220 TOLMIN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NG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7-713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NOVA GORICA,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TOLMIN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TRG MARŠALA TITA 8,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5220 TOLMIN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NG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7-4415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NOVA GORICA,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AJDOVŠČINA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GREGORČIČEVA ULICA  22,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5270 AJDOVŠČINA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NG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7-4416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NOVA GORICA,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AJDOVŠČINA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GREGORČIČEVA ULICA  22,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5270 AJDOVŠČINA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NG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66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3-13486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PREŠERNOV TRG </w:t>
            </w:r>
            <w:r w:rsidRPr="00140B16">
              <w:rPr>
                <w:rFonts w:asciiTheme="minorHAnsi" w:hAnsiTheme="minorHAnsi" w:cstheme="minorHAnsi"/>
                <w:sz w:val="20"/>
                <w:szCs w:val="16"/>
              </w:rPr>
              <w:t>6</w:t>
            </w: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8000 NOVO MESTO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67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3-14184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PREŠERNOV TRG 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8000 NOVO MESTO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68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3-14703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ČRNOMELJ (I.)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KOLODVORSKA CESTA 17,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8340 ČRNOMELJ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69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  <w:highlight w:val="yellow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3-14704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ČRNOMELJ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KOLODVORSKA CESTA 17,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8340 ČRNOMELJ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70</w:t>
            </w:r>
          </w:p>
        </w:tc>
        <w:tc>
          <w:tcPr>
            <w:tcW w:w="1101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3-14970</w:t>
            </w:r>
          </w:p>
        </w:tc>
        <w:tc>
          <w:tcPr>
            <w:tcW w:w="32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METLIKA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NASELJE BORISA KIDRIČA 12,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8330 METLIKA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71</w:t>
            </w:r>
          </w:p>
        </w:tc>
        <w:tc>
          <w:tcPr>
            <w:tcW w:w="110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3-304680</w:t>
            </w:r>
          </w:p>
        </w:tc>
        <w:tc>
          <w:tcPr>
            <w:tcW w:w="329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NOVO MESTO,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TREBNJE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RIMSKA CESTA 10A,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8210 TREBNJE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NM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tcBorders>
              <w:top w:val="single" w:sz="12" w:space="0" w:color="auto"/>
            </w:tcBorders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72</w:t>
            </w:r>
          </w:p>
        </w:tc>
        <w:tc>
          <w:tcPr>
            <w:tcW w:w="110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2-8814</w:t>
            </w:r>
          </w:p>
        </w:tc>
        <w:tc>
          <w:tcPr>
            <w:tcW w:w="32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RAVNE NA KOROŠKEM (I.)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OB SUHI 11B,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2390 RAVNE NA KOROŠKEM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RV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73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2-166449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RAVNE NA KOROŠKEM (II.)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OB SUHI 11B,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2390 RAVNE NA KOROŠKEM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RV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74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2-11037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RAVNE NA KOROŠKEM,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VELENJE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VODNIKOVA CESTA 1,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3320 VELENJE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RV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75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2-186438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RAVNE NA KOROŠKEM,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RADLJE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 xml:space="preserve">MARIBORSKA CESTA 37, 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2360 RADLJE OB DRAVI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RV</w:t>
            </w:r>
          </w:p>
        </w:tc>
      </w:tr>
      <w:tr w:rsidR="006C2BD2" w:rsidRPr="00C85093" w:rsidTr="008B71E2">
        <w:trPr>
          <w:trHeight w:val="600"/>
          <w:jc w:val="center"/>
        </w:trPr>
        <w:tc>
          <w:tcPr>
            <w:tcW w:w="568" w:type="dxa"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76</w:t>
            </w:r>
          </w:p>
        </w:tc>
        <w:tc>
          <w:tcPr>
            <w:tcW w:w="1101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2-188117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ZZZS OE RAVNE NA KOROŠKEM,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IZPOSTAVA  MOZIRJE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ŠMIHELSKA CESTA 2,</w:t>
            </w:r>
          </w:p>
          <w:p w:rsidR="006C2BD2" w:rsidRPr="00C85093" w:rsidRDefault="006C2BD2" w:rsidP="008B71E2">
            <w:pPr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3330 MOZIRJE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C2BD2" w:rsidRPr="00C85093" w:rsidRDefault="006C2BD2" w:rsidP="008B71E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C85093">
              <w:rPr>
                <w:rFonts w:asciiTheme="minorHAnsi" w:hAnsiTheme="minorHAnsi" w:cstheme="minorHAnsi"/>
                <w:sz w:val="20"/>
                <w:szCs w:val="16"/>
              </w:rPr>
              <w:t>RV</w:t>
            </w:r>
          </w:p>
        </w:tc>
      </w:tr>
    </w:tbl>
    <w:p w:rsidR="00E84A8B" w:rsidRPr="00E84A8B" w:rsidRDefault="00E84A8B" w:rsidP="00580691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E84A8B">
        <w:rPr>
          <w:rFonts w:asciiTheme="minorHAnsi" w:hAnsiTheme="minorHAnsi" w:cstheme="minorHAnsi"/>
          <w:sz w:val="22"/>
          <w:szCs w:val="22"/>
        </w:rPr>
        <w:lastRenderedPageBreak/>
        <w:t xml:space="preserve">Pridobljeni podatki o porabi električne energije na merilnih mestih Zavoda za zdravstveno zavarovanje Slovenije se lahko uporabljajo izključno za pripravo ponudbe v postopku javnega naročila za dobavo električne energije za potrebe Zavoda za zdravstveno zavarovanje Slovenije, </w:t>
      </w:r>
      <w:r w:rsidR="003C4153">
        <w:rPr>
          <w:rFonts w:asciiTheme="minorHAnsi" w:hAnsiTheme="minorHAnsi" w:cstheme="minorHAnsi"/>
          <w:sz w:val="22"/>
          <w:szCs w:val="22"/>
        </w:rPr>
        <w:t>interna oznaka</w:t>
      </w:r>
      <w:r w:rsidR="003C4153" w:rsidRPr="00E84A8B">
        <w:rPr>
          <w:rFonts w:asciiTheme="minorHAnsi" w:hAnsiTheme="minorHAnsi" w:cstheme="minorHAnsi"/>
          <w:sz w:val="22"/>
          <w:szCs w:val="22"/>
        </w:rPr>
        <w:t xml:space="preserve"> </w:t>
      </w:r>
      <w:r w:rsidRPr="00E84A8B">
        <w:rPr>
          <w:rFonts w:asciiTheme="minorHAnsi" w:hAnsiTheme="minorHAnsi" w:cstheme="minorHAnsi"/>
          <w:b/>
          <w:sz w:val="22"/>
          <w:szCs w:val="22"/>
        </w:rPr>
        <w:t>DIR-EN-2-031/19-B</w:t>
      </w:r>
      <w:r w:rsidRPr="00E84A8B">
        <w:rPr>
          <w:rFonts w:asciiTheme="minorHAnsi" w:hAnsiTheme="minorHAnsi" w:cstheme="minorHAnsi"/>
          <w:color w:val="000000"/>
          <w:sz w:val="22"/>
          <w:szCs w:val="22"/>
        </w:rPr>
        <w:t>. Posredovanje podatkov tretjim osebam ni dovoljeno.</w:t>
      </w:r>
      <w:r w:rsidRPr="00E84A8B">
        <w:rPr>
          <w:rFonts w:asciiTheme="minorHAnsi" w:hAnsiTheme="minorHAnsi" w:cstheme="minorHAnsi"/>
          <w:sz w:val="22"/>
          <w:szCs w:val="22"/>
        </w:rPr>
        <w:t xml:space="preserve"> Pooblastilo velja do roka za predložitev ponudb</w:t>
      </w:r>
      <w:r w:rsidR="00E370D5">
        <w:rPr>
          <w:rFonts w:asciiTheme="minorHAnsi" w:hAnsiTheme="minorHAnsi" w:cstheme="minorHAnsi"/>
          <w:sz w:val="22"/>
          <w:szCs w:val="22"/>
        </w:rPr>
        <w:t xml:space="preserve">, </w:t>
      </w:r>
      <w:r w:rsidR="00E33B06">
        <w:rPr>
          <w:rFonts w:asciiTheme="minorHAnsi" w:hAnsiTheme="minorHAnsi" w:cstheme="minorHAnsi"/>
          <w:sz w:val="22"/>
          <w:szCs w:val="22"/>
        </w:rPr>
        <w:t xml:space="preserve">in sicer </w:t>
      </w:r>
      <w:r w:rsidR="00E370D5">
        <w:rPr>
          <w:rFonts w:asciiTheme="minorHAnsi" w:hAnsiTheme="minorHAnsi" w:cstheme="minorHAnsi"/>
          <w:sz w:val="22"/>
          <w:szCs w:val="22"/>
        </w:rPr>
        <w:t xml:space="preserve">do vključno dne </w:t>
      </w:r>
      <w:r w:rsidR="000F191E">
        <w:rPr>
          <w:rFonts w:asciiTheme="minorHAnsi" w:hAnsiTheme="minorHAnsi" w:cstheme="minorHAnsi"/>
          <w:sz w:val="22"/>
          <w:szCs w:val="22"/>
        </w:rPr>
        <w:t>________________</w:t>
      </w:r>
      <w:r w:rsidRPr="00E84A8B">
        <w:rPr>
          <w:rFonts w:asciiTheme="minorHAnsi" w:hAnsiTheme="minorHAnsi" w:cstheme="minorHAnsi"/>
          <w:sz w:val="22"/>
          <w:szCs w:val="22"/>
        </w:rPr>
        <w:t>.</w:t>
      </w:r>
    </w:p>
    <w:p w:rsidR="00E84A8B" w:rsidRPr="00E84A8B" w:rsidRDefault="00E84A8B" w:rsidP="00E84A8B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84A8B" w:rsidRPr="00C25F4C" w:rsidRDefault="00E84A8B" w:rsidP="00E84A8B">
      <w:pPr>
        <w:tabs>
          <w:tab w:val="left" w:pos="5245"/>
        </w:tabs>
        <w:spacing w:line="240" w:lineRule="exac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C25F4C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Pr="00C25F4C">
        <w:rPr>
          <w:rFonts w:asciiTheme="minorHAnsi" w:hAnsiTheme="minorHAnsi"/>
          <w:color w:val="000000" w:themeColor="text1"/>
          <w:sz w:val="22"/>
          <w:szCs w:val="22"/>
        </w:rPr>
        <w:t>430-41/2019-DI/</w:t>
      </w:r>
      <w:r w:rsidR="00C25F4C">
        <w:rPr>
          <w:rFonts w:asciiTheme="minorHAnsi" w:hAnsiTheme="minorHAnsi"/>
          <w:color w:val="000000" w:themeColor="text1"/>
          <w:sz w:val="22"/>
          <w:szCs w:val="22"/>
        </w:rPr>
        <w:t>__</w:t>
      </w:r>
    </w:p>
    <w:p w:rsidR="00E84A8B" w:rsidRPr="00DD0550" w:rsidRDefault="00E84A8B" w:rsidP="00E84A8B">
      <w:pPr>
        <w:tabs>
          <w:tab w:val="left" w:pos="5245"/>
        </w:tabs>
        <w:spacing w:line="240" w:lineRule="exact"/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</w:pPr>
      <w:r w:rsidRPr="00C25F4C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Datum: </w:t>
      </w:r>
      <w:r w:rsidR="00C25F4C" w:rsidRPr="00C25F4C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__________</w:t>
      </w:r>
      <w:r w:rsidR="00C25F4C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_</w:t>
      </w:r>
    </w:p>
    <w:p w:rsidR="00E84A8B" w:rsidRDefault="00E84A8B" w:rsidP="00E84A8B">
      <w:pPr>
        <w:ind w:left="1416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E84A8B">
        <w:rPr>
          <w:rFonts w:asciiTheme="minorHAnsi" w:hAnsiTheme="minorHAnsi" w:cstheme="minorHAnsi"/>
          <w:sz w:val="22"/>
          <w:szCs w:val="22"/>
        </w:rPr>
        <w:t xml:space="preserve">          </w:t>
      </w:r>
    </w:p>
    <w:p w:rsidR="00E84A8B" w:rsidRPr="002A2C38" w:rsidRDefault="002A2C38" w:rsidP="00E84A8B">
      <w:pPr>
        <w:ind w:left="3600" w:firstLine="720"/>
        <w:jc w:val="both"/>
        <w:rPr>
          <w:rFonts w:asciiTheme="minorHAnsi" w:hAnsiTheme="minorHAnsi"/>
          <w:sz w:val="22"/>
          <w:szCs w:val="22"/>
        </w:rPr>
      </w:pPr>
      <w:r w:rsidRPr="002A2C38">
        <w:rPr>
          <w:rFonts w:asciiTheme="minorHAnsi" w:hAnsiTheme="minorHAnsi"/>
          <w:sz w:val="22"/>
          <w:szCs w:val="22"/>
        </w:rPr>
        <w:t xml:space="preserve">        </w:t>
      </w:r>
      <w:r w:rsidR="005B5FD2">
        <w:rPr>
          <w:rFonts w:asciiTheme="minorHAnsi" w:hAnsiTheme="minorHAnsi"/>
          <w:sz w:val="22"/>
          <w:szCs w:val="22"/>
        </w:rPr>
        <w:t xml:space="preserve">        </w:t>
      </w:r>
      <w:r w:rsidRPr="002A2C38">
        <w:rPr>
          <w:rFonts w:asciiTheme="minorHAnsi" w:hAnsiTheme="minorHAnsi"/>
          <w:sz w:val="22"/>
          <w:szCs w:val="22"/>
        </w:rPr>
        <w:t xml:space="preserve"> </w:t>
      </w:r>
      <w:r w:rsidR="00E84A8B" w:rsidRPr="002A2C38">
        <w:rPr>
          <w:rFonts w:asciiTheme="minorHAnsi" w:hAnsiTheme="minorHAnsi"/>
          <w:sz w:val="22"/>
          <w:szCs w:val="22"/>
        </w:rPr>
        <w:t>Generalni direkto</w:t>
      </w:r>
      <w:r w:rsidRPr="002A2C38">
        <w:rPr>
          <w:rFonts w:asciiTheme="minorHAnsi" w:hAnsiTheme="minorHAnsi"/>
          <w:sz w:val="22"/>
          <w:szCs w:val="22"/>
        </w:rPr>
        <w:t>r</w:t>
      </w:r>
      <w:bookmarkStart w:id="0" w:name="_GoBack"/>
      <w:bookmarkEnd w:id="0"/>
    </w:p>
    <w:p w:rsidR="00E84A8B" w:rsidRPr="002A2C38" w:rsidRDefault="00E84A8B" w:rsidP="00E84A8B">
      <w:pPr>
        <w:ind w:left="4320"/>
        <w:rPr>
          <w:rFonts w:asciiTheme="minorHAnsi" w:hAnsiTheme="minorHAnsi"/>
          <w:sz w:val="22"/>
          <w:szCs w:val="22"/>
        </w:rPr>
      </w:pPr>
    </w:p>
    <w:p w:rsidR="00E84A8B" w:rsidRPr="002A2C38" w:rsidRDefault="00E84A8B" w:rsidP="00E84A8B">
      <w:pPr>
        <w:rPr>
          <w:rFonts w:asciiTheme="minorHAnsi" w:hAnsiTheme="minorHAnsi"/>
          <w:sz w:val="22"/>
          <w:szCs w:val="22"/>
        </w:rPr>
      </w:pPr>
      <w:r w:rsidRPr="002A2C38">
        <w:rPr>
          <w:rFonts w:asciiTheme="minorHAnsi" w:hAnsiTheme="minorHAnsi"/>
          <w:sz w:val="22"/>
          <w:szCs w:val="22"/>
        </w:rPr>
        <w:t xml:space="preserve">   </w:t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0"/>
          <w:szCs w:val="22"/>
        </w:rPr>
        <w:t xml:space="preserve">        (žig)           </w:t>
      </w:r>
      <w:r w:rsidRPr="002A2C38">
        <w:rPr>
          <w:rFonts w:asciiTheme="minorHAnsi" w:hAnsiTheme="minorHAnsi"/>
          <w:szCs w:val="22"/>
        </w:rPr>
        <w:t>……………………….............…</w:t>
      </w:r>
    </w:p>
    <w:p w:rsidR="00E84A8B" w:rsidRPr="00AE52A2" w:rsidRDefault="00E84A8B" w:rsidP="00E84A8B">
      <w:pPr>
        <w:rPr>
          <w:rFonts w:asciiTheme="minorHAnsi" w:hAnsiTheme="minorHAnsi"/>
          <w:sz w:val="22"/>
          <w:szCs w:val="22"/>
        </w:rPr>
      </w:pP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</w:r>
      <w:r w:rsidRPr="002A2C38">
        <w:rPr>
          <w:rFonts w:asciiTheme="minorHAnsi" w:hAnsiTheme="minorHAnsi"/>
          <w:sz w:val="22"/>
          <w:szCs w:val="22"/>
        </w:rPr>
        <w:tab/>
        <w:t xml:space="preserve">          </w:t>
      </w:r>
      <w:r w:rsidR="005B5FD2">
        <w:rPr>
          <w:rFonts w:asciiTheme="minorHAnsi" w:hAnsiTheme="minorHAnsi"/>
          <w:sz w:val="22"/>
          <w:szCs w:val="22"/>
        </w:rPr>
        <w:t xml:space="preserve">            </w:t>
      </w:r>
      <w:r w:rsidR="002A2C38" w:rsidRPr="002A2C38">
        <w:rPr>
          <w:rFonts w:asciiTheme="minorHAnsi" w:hAnsiTheme="minorHAnsi"/>
          <w:sz w:val="22"/>
          <w:szCs w:val="22"/>
        </w:rPr>
        <w:t>Marjan Sušelj</w:t>
      </w:r>
    </w:p>
    <w:p w:rsidR="00E84A8B" w:rsidRPr="00CA53BD" w:rsidRDefault="00E84A8B" w:rsidP="00620964">
      <w:pPr>
        <w:keepNext/>
        <w:outlineLvl w:val="1"/>
        <w:rPr>
          <w:rFonts w:asciiTheme="minorHAnsi" w:hAnsiTheme="minorHAnsi" w:cs="Calibri"/>
          <w:b/>
          <w:iCs/>
          <w:sz w:val="22"/>
          <w:szCs w:val="22"/>
        </w:rPr>
      </w:pPr>
    </w:p>
    <w:sectPr w:rsidR="00E84A8B" w:rsidRPr="00CA53BD" w:rsidSect="0082106F">
      <w:headerReference w:type="default" r:id="rId12"/>
      <w:footerReference w:type="default" r:id="rId13"/>
      <w:pgSz w:w="11907" w:h="16834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1C7" w:rsidRDefault="009721C7">
      <w:r>
        <w:separator/>
      </w:r>
    </w:p>
  </w:endnote>
  <w:endnote w:type="continuationSeparator" w:id="0">
    <w:p w:rsidR="009721C7" w:rsidRDefault="0097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phemia"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1C7" w:rsidRPr="00FE26B0" w:rsidRDefault="009721C7" w:rsidP="00BD4C2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</w:t>
    </w:r>
    <w:r>
      <w:rPr>
        <w:rFonts w:ascii="Calibri" w:hAnsi="Calibri" w:cs="Calibri"/>
        <w:sz w:val="17"/>
        <w:szCs w:val="17"/>
      </w:rPr>
      <w:t xml:space="preserve">ZZS </w:t>
    </w:r>
    <w:r>
      <w:rPr>
        <w:rFonts w:ascii="Calibri" w:hAnsi="Calibri" w:cs="Calibri"/>
        <w:sz w:val="17"/>
        <w:szCs w:val="17"/>
      </w:rPr>
      <w:tab/>
    </w:r>
    <w:r w:rsidRPr="00FE26B0">
      <w:rPr>
        <w:rFonts w:ascii="Calibri" w:hAnsi="Calibri" w:cs="Calibri"/>
        <w:sz w:val="17"/>
        <w:szCs w:val="17"/>
      </w:rPr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1C7" w:rsidRDefault="009721C7">
      <w:r>
        <w:separator/>
      </w:r>
    </w:p>
  </w:footnote>
  <w:footnote w:type="continuationSeparator" w:id="0">
    <w:p w:rsidR="009721C7" w:rsidRDefault="00972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21C7" w:rsidRPr="00FE26B0" w:rsidRDefault="009721C7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rFonts w:ascii="Calibri" w:hAnsi="Calibri" w:cs="Calibri"/>
        <w:i/>
        <w:sz w:val="16"/>
        <w:szCs w:val="16"/>
      </w:rPr>
    </w:pPr>
    <w:r w:rsidRPr="00FE26B0">
      <w:rPr>
        <w:rFonts w:ascii="Calibri" w:hAnsi="Calibri" w:cs="Calibri"/>
        <w:i/>
        <w:sz w:val="16"/>
        <w:szCs w:val="16"/>
      </w:rPr>
      <w:t>O</w:t>
    </w:r>
    <w:r>
      <w:rPr>
        <w:rFonts w:ascii="Calibri" w:hAnsi="Calibri" w:cs="Calibri"/>
        <w:i/>
        <w:sz w:val="16"/>
        <w:szCs w:val="16"/>
      </w:rPr>
      <w:t>brazec V-</w:t>
    </w:r>
    <w:r w:rsidR="007C3FE0">
      <w:rPr>
        <w:rFonts w:ascii="Calibri" w:hAnsi="Calibri" w:cs="Calibri"/>
        <w:i/>
        <w:sz w:val="16"/>
        <w:szCs w:val="16"/>
      </w:rPr>
      <w:t>5a</w:t>
    </w:r>
    <w:r w:rsidRPr="00FE26B0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ab/>
    </w:r>
    <w:r w:rsidR="007C3FE0">
      <w:rPr>
        <w:rFonts w:ascii="Calibri" w:hAnsi="Calibri" w:cs="Calibri"/>
        <w:i/>
        <w:sz w:val="16"/>
        <w:szCs w:val="16"/>
      </w:rPr>
      <w:t>Pooblastilo</w:t>
    </w:r>
    <w:r>
      <w:rPr>
        <w:rFonts w:ascii="Calibri" w:hAnsi="Calibri" w:cs="Calibri"/>
        <w:i/>
        <w:sz w:val="16"/>
        <w:szCs w:val="16"/>
      </w:rPr>
      <w:t xml:space="preserve"> ZZZS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0B"/>
    <w:multiLevelType w:val="hybridMultilevel"/>
    <w:tmpl w:val="B4D607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2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1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10"/>
  </w:num>
  <w:num w:numId="4">
    <w:abstractNumId w:val="11"/>
  </w:num>
  <w:num w:numId="5">
    <w:abstractNumId w:val="30"/>
  </w:num>
  <w:num w:numId="6">
    <w:abstractNumId w:val="21"/>
  </w:num>
  <w:num w:numId="7">
    <w:abstractNumId w:val="3"/>
  </w:num>
  <w:num w:numId="8">
    <w:abstractNumId w:val="27"/>
  </w:num>
  <w:num w:numId="9">
    <w:abstractNumId w:val="28"/>
  </w:num>
  <w:num w:numId="10">
    <w:abstractNumId w:val="19"/>
  </w:num>
  <w:num w:numId="11">
    <w:abstractNumId w:val="26"/>
  </w:num>
  <w:num w:numId="12">
    <w:abstractNumId w:val="20"/>
  </w:num>
  <w:num w:numId="13">
    <w:abstractNumId w:val="2"/>
  </w:num>
  <w:num w:numId="14">
    <w:abstractNumId w:val="32"/>
  </w:num>
  <w:num w:numId="15">
    <w:abstractNumId w:val="18"/>
  </w:num>
  <w:num w:numId="16">
    <w:abstractNumId w:val="4"/>
  </w:num>
  <w:num w:numId="17">
    <w:abstractNumId w:val="0"/>
  </w:num>
  <w:num w:numId="18">
    <w:abstractNumId w:val="9"/>
  </w:num>
  <w:num w:numId="19">
    <w:abstractNumId w:val="8"/>
  </w:num>
  <w:num w:numId="20">
    <w:abstractNumId w:val="15"/>
  </w:num>
  <w:num w:numId="21">
    <w:abstractNumId w:val="23"/>
  </w:num>
  <w:num w:numId="22">
    <w:abstractNumId w:val="12"/>
  </w:num>
  <w:num w:numId="23">
    <w:abstractNumId w:val="24"/>
  </w:num>
  <w:num w:numId="24">
    <w:abstractNumId w:val="31"/>
  </w:num>
  <w:num w:numId="25">
    <w:abstractNumId w:val="7"/>
  </w:num>
  <w:num w:numId="26">
    <w:abstractNumId w:val="14"/>
  </w:num>
  <w:num w:numId="27">
    <w:abstractNumId w:val="1"/>
  </w:num>
  <w:num w:numId="28">
    <w:abstractNumId w:val="13"/>
  </w:num>
  <w:num w:numId="29">
    <w:abstractNumId w:val="6"/>
  </w:num>
  <w:num w:numId="30">
    <w:abstractNumId w:val="17"/>
  </w:num>
  <w:num w:numId="31">
    <w:abstractNumId w:val="25"/>
  </w:num>
  <w:num w:numId="32">
    <w:abstractNumId w:val="29"/>
  </w:num>
  <w:num w:numId="33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54C9D"/>
    <w:rsid w:val="000604CF"/>
    <w:rsid w:val="00060C90"/>
    <w:rsid w:val="000611F6"/>
    <w:rsid w:val="000635F7"/>
    <w:rsid w:val="00063F9C"/>
    <w:rsid w:val="000716F0"/>
    <w:rsid w:val="00075227"/>
    <w:rsid w:val="00076A80"/>
    <w:rsid w:val="000824C8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191E"/>
    <w:rsid w:val="000F3C4F"/>
    <w:rsid w:val="000F4257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2F0"/>
    <w:rsid w:val="001175EE"/>
    <w:rsid w:val="00117644"/>
    <w:rsid w:val="00121A77"/>
    <w:rsid w:val="00121C3C"/>
    <w:rsid w:val="00125269"/>
    <w:rsid w:val="00126DE5"/>
    <w:rsid w:val="00130274"/>
    <w:rsid w:val="00132EC7"/>
    <w:rsid w:val="0013554F"/>
    <w:rsid w:val="00140A1A"/>
    <w:rsid w:val="00146CB6"/>
    <w:rsid w:val="00153FFD"/>
    <w:rsid w:val="001612CD"/>
    <w:rsid w:val="0016214F"/>
    <w:rsid w:val="00163663"/>
    <w:rsid w:val="0016510F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86910"/>
    <w:rsid w:val="0029252E"/>
    <w:rsid w:val="00292C07"/>
    <w:rsid w:val="00294CCE"/>
    <w:rsid w:val="00296019"/>
    <w:rsid w:val="002A1B4D"/>
    <w:rsid w:val="002A2C38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6C81"/>
    <w:rsid w:val="002E78F1"/>
    <w:rsid w:val="002F0695"/>
    <w:rsid w:val="002F722C"/>
    <w:rsid w:val="002F73BE"/>
    <w:rsid w:val="002F7C13"/>
    <w:rsid w:val="003022F5"/>
    <w:rsid w:val="00305AD6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47BA4"/>
    <w:rsid w:val="003532DD"/>
    <w:rsid w:val="00353A0A"/>
    <w:rsid w:val="003541EC"/>
    <w:rsid w:val="003569E3"/>
    <w:rsid w:val="003623CE"/>
    <w:rsid w:val="003647EB"/>
    <w:rsid w:val="003660E4"/>
    <w:rsid w:val="00367D00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BE4"/>
    <w:rsid w:val="00397DEB"/>
    <w:rsid w:val="003A0A99"/>
    <w:rsid w:val="003A12D9"/>
    <w:rsid w:val="003A7631"/>
    <w:rsid w:val="003B04F8"/>
    <w:rsid w:val="003C0151"/>
    <w:rsid w:val="003C115D"/>
    <w:rsid w:val="003C32CD"/>
    <w:rsid w:val="003C4153"/>
    <w:rsid w:val="003D4270"/>
    <w:rsid w:val="003D453D"/>
    <w:rsid w:val="003D4586"/>
    <w:rsid w:val="003D4CE6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4D9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95ABB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DC"/>
    <w:rsid w:val="00560FFE"/>
    <w:rsid w:val="00563654"/>
    <w:rsid w:val="00565746"/>
    <w:rsid w:val="005707F2"/>
    <w:rsid w:val="005732C2"/>
    <w:rsid w:val="00576750"/>
    <w:rsid w:val="00577083"/>
    <w:rsid w:val="00577934"/>
    <w:rsid w:val="00580691"/>
    <w:rsid w:val="00580ABB"/>
    <w:rsid w:val="00585E8C"/>
    <w:rsid w:val="00587135"/>
    <w:rsid w:val="00587B21"/>
    <w:rsid w:val="00591799"/>
    <w:rsid w:val="005924DE"/>
    <w:rsid w:val="00596713"/>
    <w:rsid w:val="00596C94"/>
    <w:rsid w:val="005A08B8"/>
    <w:rsid w:val="005A13B7"/>
    <w:rsid w:val="005A67D8"/>
    <w:rsid w:val="005B175F"/>
    <w:rsid w:val="005B2052"/>
    <w:rsid w:val="005B4455"/>
    <w:rsid w:val="005B4DA2"/>
    <w:rsid w:val="005B584E"/>
    <w:rsid w:val="005B5FD2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DE5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0964"/>
    <w:rsid w:val="00621842"/>
    <w:rsid w:val="00625714"/>
    <w:rsid w:val="00626657"/>
    <w:rsid w:val="00632ACA"/>
    <w:rsid w:val="00636F96"/>
    <w:rsid w:val="00641ED6"/>
    <w:rsid w:val="00647063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0EB"/>
    <w:rsid w:val="006B0279"/>
    <w:rsid w:val="006B0A5C"/>
    <w:rsid w:val="006C2BD2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2331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C3FE0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06F"/>
    <w:rsid w:val="008231BF"/>
    <w:rsid w:val="00823F2E"/>
    <w:rsid w:val="00825580"/>
    <w:rsid w:val="00826CC8"/>
    <w:rsid w:val="008301A7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66876"/>
    <w:rsid w:val="00872EDC"/>
    <w:rsid w:val="008823DC"/>
    <w:rsid w:val="00882F29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7F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1C7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F308A"/>
    <w:rsid w:val="009F328F"/>
    <w:rsid w:val="009F5500"/>
    <w:rsid w:val="009F58FE"/>
    <w:rsid w:val="009F6554"/>
    <w:rsid w:val="009F7FD3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4C27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25F4C"/>
    <w:rsid w:val="00C3012D"/>
    <w:rsid w:val="00C34EED"/>
    <w:rsid w:val="00C407E4"/>
    <w:rsid w:val="00C444E6"/>
    <w:rsid w:val="00C46A6B"/>
    <w:rsid w:val="00C46D8E"/>
    <w:rsid w:val="00C473FB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00"/>
    <w:rsid w:val="00C84CA3"/>
    <w:rsid w:val="00C9197E"/>
    <w:rsid w:val="00C91D4D"/>
    <w:rsid w:val="00C94BE3"/>
    <w:rsid w:val="00C95135"/>
    <w:rsid w:val="00CA2ED8"/>
    <w:rsid w:val="00CA3A64"/>
    <w:rsid w:val="00CA53BD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34516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305B"/>
    <w:rsid w:val="00DA67CF"/>
    <w:rsid w:val="00DA7AA2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1794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3B06"/>
    <w:rsid w:val="00E35A10"/>
    <w:rsid w:val="00E370D5"/>
    <w:rsid w:val="00E4115A"/>
    <w:rsid w:val="00E415BC"/>
    <w:rsid w:val="00E42325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4A8B"/>
    <w:rsid w:val="00E87E33"/>
    <w:rsid w:val="00E905E7"/>
    <w:rsid w:val="00E908A1"/>
    <w:rsid w:val="00E96600"/>
    <w:rsid w:val="00EA0A4C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CC3"/>
    <w:rsid w:val="00EF5EA9"/>
    <w:rsid w:val="00EF7911"/>
    <w:rsid w:val="00F00434"/>
    <w:rsid w:val="00F075FB"/>
    <w:rsid w:val="00F10A17"/>
    <w:rsid w:val="00F12432"/>
    <w:rsid w:val="00F12D27"/>
    <w:rsid w:val="00F154DC"/>
    <w:rsid w:val="00F21BA7"/>
    <w:rsid w:val="00F226D3"/>
    <w:rsid w:val="00F24789"/>
    <w:rsid w:val="00F25D68"/>
    <w:rsid w:val="00F302C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560F9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0A5244AC-4506-4C4B-9811-BB59180C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zz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C65E-C452-4E87-ABEA-7932AA65B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56</TotalTime>
  <Pages>5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Maja Ramić</cp:lastModifiedBy>
  <cp:revision>27</cp:revision>
  <cp:lastPrinted>2018-12-07T06:41:00Z</cp:lastPrinted>
  <dcterms:created xsi:type="dcterms:W3CDTF">2019-10-21T11:12:00Z</dcterms:created>
  <dcterms:modified xsi:type="dcterms:W3CDTF">2019-10-28T13:41:00Z</dcterms:modified>
</cp:coreProperties>
</file>